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0D0991EE" w14:textId="434723D3" w:rsidR="00DA672F" w:rsidRDefault="00141577" w:rsidP="006D72A3">
      <w:pPr>
        <w:tabs>
          <w:tab w:val="left" w:pos="2835"/>
        </w:tabs>
        <w:spacing w:before="240" w:after="240"/>
        <w:ind w:left="2835" w:hanging="2835"/>
        <w:jc w:val="center"/>
        <w:rPr>
          <w:lang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bookmarkEnd w:id="0"/>
      <w:bookmarkEnd w:id="1"/>
      <w:bookmarkEnd w:id="2"/>
      <w:bookmarkEnd w:id="3"/>
      <w:bookmarkEnd w:id="4"/>
      <w:r w:rsidR="006D72A3">
        <w:rPr>
          <w:rStyle w:val="Strong"/>
          <w:b w:val="0"/>
          <w:bCs w:val="0"/>
          <w:lang w:val="en-GB"/>
        </w:rPr>
        <w:t>56-G001-25</w:t>
      </w:r>
      <w:r w:rsidR="008857C5"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EAD71" w14:textId="77777777" w:rsidR="00AE6500" w:rsidRDefault="00AE6500">
      <w:r>
        <w:separator/>
      </w:r>
    </w:p>
  </w:endnote>
  <w:endnote w:type="continuationSeparator" w:id="0">
    <w:p w14:paraId="2487BDD8" w14:textId="77777777" w:rsidR="00AE6500" w:rsidRDefault="00AE6500">
      <w:r>
        <w:continuationSeparator/>
      </w:r>
    </w:p>
  </w:endnote>
  <w:endnote w:type="continuationNotice" w:id="1">
    <w:p w14:paraId="14327C14" w14:textId="77777777" w:rsidR="00AE6500" w:rsidRDefault="00AE6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276F62D" w:rsidR="00133D55" w:rsidRDefault="00133D55" w:rsidP="004878F3">
    <w:pPr>
      <w:pStyle w:val="Footer"/>
    </w:pPr>
    <w:r>
      <w:fldChar w:fldCharType="begin"/>
    </w:r>
    <w:r>
      <w:instrText xml:space="preserve"> DATE \@ "yyyy-MM-dd" </w:instrText>
    </w:r>
    <w:r>
      <w:fldChar w:fldCharType="separate"/>
    </w:r>
    <w:r w:rsidR="006D72A3">
      <w:rPr>
        <w:noProof/>
      </w:rPr>
      <w:t>2025-01-24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29E95" w14:textId="77777777" w:rsidR="00AE6500" w:rsidRDefault="00AE6500">
      <w:r>
        <w:separator/>
      </w:r>
    </w:p>
  </w:footnote>
  <w:footnote w:type="continuationSeparator" w:id="0">
    <w:p w14:paraId="356FA125" w14:textId="77777777" w:rsidR="00AE6500" w:rsidRDefault="00AE6500">
      <w:r>
        <w:continuationSeparator/>
      </w:r>
    </w:p>
  </w:footnote>
  <w:footnote w:type="continuationNotice" w:id="1">
    <w:p w14:paraId="26F97057" w14:textId="77777777" w:rsidR="00AE6500" w:rsidRDefault="00AE6500"/>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1B3629C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bookmarkStart w:id="11" w:name="_GoBack"/>
    <w:bookmarkEnd w:id="1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2A3"/>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500"/>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5626FD-29C6-4FF6-AF1B-A963DC2D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1027</Words>
  <Characters>5732</Characters>
  <Application>Microsoft Office Word</Application>
  <DocSecurity>0</DocSecurity>
  <Lines>92</Lines>
  <Paragraphs>42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6717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2013-10-18T08:32:00Z</cp:lastPrinted>
  <dcterms:created xsi:type="dcterms:W3CDTF">2025-01-23T22:27:00Z</dcterms:created>
  <dcterms:modified xsi:type="dcterms:W3CDTF">2025-01-23T22:27:00Z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4887179dd23d3070c7a200bcedbaf391340ab4ccbf4234f98191e25bde80b18d</vt:lpwstr>
  </property>
</Properties>
</file>